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F342CE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EB44CA">
        <w:trPr>
          <w:trHeight w:val="1039"/>
        </w:trPr>
        <w:tc>
          <w:tcPr>
            <w:tcW w:w="6061" w:type="dxa"/>
          </w:tcPr>
          <w:p w:rsidR="00830C3B" w:rsidRPr="0091260B" w:rsidRDefault="00DE6383" w:rsidP="00D64C5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D64C56">
              <w:t>Скосыревой Е. М.</w:t>
            </w:r>
            <w:r w:rsidR="00EB44CA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D64C56">
              <w:rPr>
                <w:color w:val="000000" w:themeColor="text1"/>
              </w:rPr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D64C56" w:rsidRDefault="00D25713" w:rsidP="00D64C56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D64C56">
        <w:t>Скосыревой Е. М. разрешение на условно разрешенный вид и</w:t>
      </w:r>
      <w:r w:rsidR="00D64C56">
        <w:t>с</w:t>
      </w:r>
      <w:r w:rsidR="00D64C56">
        <w:t xml:space="preserve">пользования земельного участка с кадастровым номером 54:35:033715:1075 площадью 406 кв. м по адресу: </w:t>
      </w:r>
      <w:proofErr w:type="gramStart"/>
      <w:r w:rsidR="00D64C56" w:rsidRPr="001309F9">
        <w:t>Российская Фе</w:t>
      </w:r>
      <w:r w:rsidR="00D64C56">
        <w:t>дерация, Новосибирская область</w:t>
      </w:r>
      <w:r w:rsidR="00D64C56" w:rsidRPr="001309F9">
        <w:t>,</w:t>
      </w:r>
      <w:r w:rsidR="00D64C56">
        <w:t xml:space="preserve"> городской округ </w:t>
      </w:r>
      <w:r w:rsidR="00D64C56" w:rsidRPr="001309F9">
        <w:t>город Н</w:t>
      </w:r>
      <w:r w:rsidR="00D64C56" w:rsidRPr="001309F9">
        <w:t>о</w:t>
      </w:r>
      <w:r w:rsidR="00D64C56" w:rsidRPr="001309F9">
        <w:t>восибирск</w:t>
      </w:r>
      <w:r w:rsidR="00D64C56">
        <w:t xml:space="preserve">, </w:t>
      </w:r>
      <w:r w:rsidR="00D64C56" w:rsidRPr="001309F9">
        <w:t>город Новосибирск</w:t>
      </w:r>
      <w:r w:rsidR="00D64C56">
        <w:t xml:space="preserve">, территория СНТ «Сибирский авиатор», </w:t>
      </w:r>
      <w:proofErr w:type="spellStart"/>
      <w:r w:rsidR="00D64C56">
        <w:t>з</w:t>
      </w:r>
      <w:proofErr w:type="spellEnd"/>
      <w:r w:rsidR="00D64C56">
        <w:t xml:space="preserve">/у 29 и объекта капитального строительства </w:t>
      </w:r>
      <w:r w:rsidR="00D64C56" w:rsidRPr="0058449A">
        <w:t>(зона застройки жилыми домами смеша</w:t>
      </w:r>
      <w:r w:rsidR="00D64C56" w:rsidRPr="0058449A">
        <w:t>н</w:t>
      </w:r>
      <w:r w:rsidR="00D64C56" w:rsidRPr="0058449A">
        <w:t xml:space="preserve">ной этажности (Ж-1), </w:t>
      </w:r>
      <w:proofErr w:type="spellStart"/>
      <w:r w:rsidR="00D64C56" w:rsidRPr="0058449A">
        <w:t>подзона</w:t>
      </w:r>
      <w:proofErr w:type="spellEnd"/>
      <w:r w:rsidR="00D64C56" w:rsidRPr="0058449A">
        <w:t xml:space="preserve"> застройки жилыми домами смешанной этажности различной плотности застройки (Ж-1.1)</w:t>
      </w:r>
      <w:r w:rsidR="00D64C56">
        <w:t xml:space="preserve"> – </w:t>
      </w:r>
      <w:r w:rsidR="00D64C56" w:rsidRPr="00707B03">
        <w:t>«ведение садоводства (13.2) – ж</w:t>
      </w:r>
      <w:r w:rsidR="00D64C56" w:rsidRPr="00707B03">
        <w:t>и</w:t>
      </w:r>
      <w:r w:rsidR="00D64C56" w:rsidRPr="00707B03">
        <w:t>лые дома».</w:t>
      </w:r>
      <w:proofErr w:type="gramEnd"/>
    </w:p>
    <w:p w:rsidR="00FE2272" w:rsidRPr="0091260B" w:rsidRDefault="00645674" w:rsidP="00DB48E6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F342CE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DB48E6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32B8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2479C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24EE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761FD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6D9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3A9D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A9C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E403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64C56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B48E6"/>
    <w:rsid w:val="00DC05F0"/>
    <w:rsid w:val="00DC1105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0CCB"/>
    <w:rsid w:val="00E919FB"/>
    <w:rsid w:val="00EA25D3"/>
    <w:rsid w:val="00EA3EDE"/>
    <w:rsid w:val="00EA6C80"/>
    <w:rsid w:val="00EB4098"/>
    <w:rsid w:val="00EB44CA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42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552"/>
    <w:rsid w:val="00FB27BB"/>
    <w:rsid w:val="00FC29CA"/>
    <w:rsid w:val="00FC31C6"/>
    <w:rsid w:val="00FC614B"/>
    <w:rsid w:val="00FC7B56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36C4B-A945-48EB-9CE1-AAC49AB64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86</TotalTime>
  <Pages>1</Pages>
  <Words>220</Words>
  <Characters>1738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67</cp:revision>
  <cp:lastPrinted>2020-02-25T03:17:00Z</cp:lastPrinted>
  <dcterms:created xsi:type="dcterms:W3CDTF">2023-05-10T04:37:00Z</dcterms:created>
  <dcterms:modified xsi:type="dcterms:W3CDTF">2025-11-18T06:57:00Z</dcterms:modified>
</cp:coreProperties>
</file>